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94B7" w14:textId="77777777" w:rsidR="00AE5A30" w:rsidRPr="00832F6A" w:rsidRDefault="00AE5A30" w:rsidP="00AE5A30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  <w:u w:val="single"/>
        </w:rPr>
        <w:t>William DARELL</w:t>
      </w:r>
      <w:r w:rsidRPr="00832F6A">
        <w:rPr>
          <w:rFonts w:ascii="Times New Roman" w:hAnsi="Times New Roman" w:cs="Times New Roman"/>
          <w:sz w:val="24"/>
          <w:szCs w:val="24"/>
        </w:rPr>
        <w:t xml:space="preserve">      (fl.1422)</w:t>
      </w:r>
    </w:p>
    <w:p w14:paraId="276205E7" w14:textId="77777777" w:rsidR="00AE5A30" w:rsidRPr="00832F6A" w:rsidRDefault="00AE5A30" w:rsidP="00AE5A30">
      <w:pPr>
        <w:rPr>
          <w:rFonts w:ascii="Times New Roman" w:hAnsi="Times New Roman" w:cs="Times New Roman"/>
          <w:sz w:val="24"/>
          <w:szCs w:val="24"/>
        </w:rPr>
      </w:pPr>
    </w:p>
    <w:p w14:paraId="76892517" w14:textId="2590D77A" w:rsidR="00AE5A30" w:rsidRDefault="00AE5A30" w:rsidP="00AE5A30">
      <w:pPr>
        <w:rPr>
          <w:rFonts w:ascii="Times New Roman" w:hAnsi="Times New Roman" w:cs="Times New Roman"/>
          <w:sz w:val="24"/>
          <w:szCs w:val="24"/>
        </w:rPr>
      </w:pPr>
    </w:p>
    <w:p w14:paraId="40A717FF" w14:textId="6C777525" w:rsidR="00615D01" w:rsidRPr="00832F6A" w:rsidRDefault="00615D01" w:rsidP="00615D0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Nov.1420</w:t>
      </w:r>
      <w:r>
        <w:rPr>
          <w:rFonts w:ascii="Times New Roman" w:hAnsi="Times New Roman" w:cs="Times New Roman"/>
          <w:sz w:val="24"/>
          <w:szCs w:val="24"/>
        </w:rPr>
        <w:tab/>
        <w:t>He was appointed Sheriff of Wiltshire.   (C.F.R. 1413-22 p.358)</w:t>
      </w:r>
    </w:p>
    <w:p w14:paraId="0660C9B6" w14:textId="77777777" w:rsidR="00AE5A30" w:rsidRPr="00832F6A" w:rsidRDefault="00AE5A30" w:rsidP="00AE5A30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 xml:space="preserve">  1 Oct.1422</w:t>
      </w:r>
      <w:r w:rsidRPr="00832F6A">
        <w:rPr>
          <w:rFonts w:ascii="Times New Roman" w:hAnsi="Times New Roman" w:cs="Times New Roman"/>
          <w:sz w:val="24"/>
          <w:szCs w:val="24"/>
        </w:rPr>
        <w:tab/>
        <w:t>He was appointed Sheriff of Wiltshire.   (C.F.R. 1422-30 p.12)</w:t>
      </w:r>
    </w:p>
    <w:p w14:paraId="4A270363" w14:textId="77777777" w:rsidR="00AE5A30" w:rsidRPr="00832F6A" w:rsidRDefault="00AE5A30" w:rsidP="00AE5A30">
      <w:pPr>
        <w:rPr>
          <w:rFonts w:ascii="Times New Roman" w:hAnsi="Times New Roman" w:cs="Times New Roman"/>
          <w:sz w:val="24"/>
          <w:szCs w:val="24"/>
        </w:rPr>
      </w:pPr>
    </w:p>
    <w:p w14:paraId="55B9D69D" w14:textId="77777777" w:rsidR="00AE5A30" w:rsidRPr="00832F6A" w:rsidRDefault="00AE5A30" w:rsidP="00AE5A30">
      <w:pPr>
        <w:rPr>
          <w:rFonts w:ascii="Times New Roman" w:hAnsi="Times New Roman" w:cs="Times New Roman"/>
          <w:sz w:val="24"/>
          <w:szCs w:val="24"/>
        </w:rPr>
      </w:pPr>
    </w:p>
    <w:p w14:paraId="556B2338" w14:textId="3DD60E5E" w:rsidR="00AE5A30" w:rsidRDefault="00AE5A30" w:rsidP="00AE5A30">
      <w:pPr>
        <w:rPr>
          <w:rFonts w:ascii="Times New Roman" w:hAnsi="Times New Roman" w:cs="Times New Roman"/>
          <w:sz w:val="24"/>
          <w:szCs w:val="24"/>
        </w:rPr>
      </w:pPr>
      <w:r w:rsidRPr="00832F6A">
        <w:rPr>
          <w:rFonts w:ascii="Times New Roman" w:hAnsi="Times New Roman" w:cs="Times New Roman"/>
          <w:sz w:val="24"/>
          <w:szCs w:val="24"/>
        </w:rPr>
        <w:t>1 January 2022</w:t>
      </w:r>
    </w:p>
    <w:p w14:paraId="57F204CA" w14:textId="19C9C6C3" w:rsidR="00615D01" w:rsidRPr="00832F6A" w:rsidRDefault="00615D01" w:rsidP="00AE5A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July 2022</w:t>
      </w:r>
    </w:p>
    <w:p w14:paraId="476617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57014" w14:textId="77777777" w:rsidR="00C242A8" w:rsidRDefault="00C242A8" w:rsidP="009139A6">
      <w:r>
        <w:separator/>
      </w:r>
    </w:p>
  </w:endnote>
  <w:endnote w:type="continuationSeparator" w:id="0">
    <w:p w14:paraId="24D538C8" w14:textId="77777777" w:rsidR="00C242A8" w:rsidRDefault="00C242A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A378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29B35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424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C3CB" w14:textId="77777777" w:rsidR="00C242A8" w:rsidRDefault="00C242A8" w:rsidP="009139A6">
      <w:r>
        <w:separator/>
      </w:r>
    </w:p>
  </w:footnote>
  <w:footnote w:type="continuationSeparator" w:id="0">
    <w:p w14:paraId="0D486BCF" w14:textId="77777777" w:rsidR="00C242A8" w:rsidRDefault="00C242A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D957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DECD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B4D7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30"/>
    <w:rsid w:val="000666E0"/>
    <w:rsid w:val="002510B7"/>
    <w:rsid w:val="005C130B"/>
    <w:rsid w:val="00615D01"/>
    <w:rsid w:val="00826F5C"/>
    <w:rsid w:val="009139A6"/>
    <w:rsid w:val="009448BB"/>
    <w:rsid w:val="00A3176C"/>
    <w:rsid w:val="00AE5A30"/>
    <w:rsid w:val="00AE65F8"/>
    <w:rsid w:val="00BA00AB"/>
    <w:rsid w:val="00C242A8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0224F"/>
  <w15:chartTrackingRefBased/>
  <w15:docId w15:val="{755AA1C4-D7F9-49E7-A532-1B767475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A3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2022-01-11T21:07:00Z</dcterms:created>
  <dcterms:modified xsi:type="dcterms:W3CDTF">2022-07-02T18:00:00Z</dcterms:modified>
</cp:coreProperties>
</file>